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EC06" w14:textId="6DBF2006" w:rsidR="00733CFB" w:rsidRDefault="00733CFB" w:rsidP="00733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027</w:t>
      </w:r>
    </w:p>
    <w:p w14:paraId="38BD9173" w14:textId="77777777" w:rsidR="00733CFB" w:rsidRDefault="00733CFB" w:rsidP="00733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0"/>
    <w:p w14:paraId="575CB1BD" w14:textId="77777777" w:rsidR="0010334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</w:t>
        </w:r>
        <w:r>
          <w:rPr>
            <w:rFonts w:hint="eastAsia"/>
            <w:b/>
            <w:i/>
            <w:sz w:val="28"/>
            <w:lang w:val="en-US" w:eastAsia="zh-CN"/>
          </w:rPr>
          <w:t>3</w:t>
        </w:r>
      </w:fldSimple>
      <w:r>
        <w:rPr>
          <w:rFonts w:hint="eastAsia"/>
          <w:b/>
          <w:i/>
          <w:sz w:val="28"/>
          <w:lang w:val="en-US" w:eastAsia="zh-CN"/>
        </w:rPr>
        <w:t>0802</w:t>
      </w:r>
    </w:p>
    <w:p w14:paraId="56732597" w14:textId="25AB698B" w:rsidR="00103342" w:rsidRDefault="00CA5FD2" w:rsidP="000F4939">
      <w:pPr>
        <w:pStyle w:val="CRCoverPage"/>
        <w:outlineLvl w:val="0"/>
        <w:rPr>
          <w:rFonts w:cs="Arial"/>
          <w:b/>
          <w:sz w:val="22"/>
          <w:szCs w:val="22"/>
        </w:rPr>
      </w:pPr>
      <w:r w:rsidRPr="003B69EE">
        <w:rPr>
          <w:rFonts w:cs="Arial"/>
          <w:b/>
          <w:sz w:val="22"/>
          <w:szCs w:val="22"/>
        </w:rPr>
        <w:t>Athens, Greece, 27th February - 3rd March 2023</w:t>
      </w:r>
    </w:p>
    <w:p w14:paraId="3BFCB597" w14:textId="77777777" w:rsidR="000F4939" w:rsidRDefault="000F4939" w:rsidP="000F4939">
      <w:pPr>
        <w:pStyle w:val="CRCoverPage"/>
        <w:outlineLvl w:val="0"/>
      </w:pPr>
    </w:p>
    <w:p w14:paraId="1A75EDB8" w14:textId="3AAC4D84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Title: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 xml:space="preserve">Reply </w:t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 xml:space="preserve">LS on Tracking IANA assignment requests </w:t>
      </w:r>
    </w:p>
    <w:p w14:paraId="7F2683B6" w14:textId="7DCD974C" w:rsidR="000F4939" w:rsidRPr="000F4939" w:rsidRDefault="000F4939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Response to: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>R3-230006/ CP-223275</w:t>
      </w:r>
    </w:p>
    <w:p w14:paraId="392D79D8" w14:textId="77777777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Release: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>Rel-17</w:t>
      </w:r>
    </w:p>
    <w:p w14:paraId="20A830AF" w14:textId="77777777" w:rsidR="00103342" w:rsidRDefault="00000000" w:rsidP="000F4939">
      <w:pPr>
        <w:spacing w:after="0" w:line="276" w:lineRule="auto"/>
        <w:ind w:left="1985" w:hanging="1985"/>
        <w:rPr>
          <w:rFonts w:ascii="Arial" w:eastAsia="Times New Roman" w:hAnsi="Arial" w:cs="Arial"/>
          <w:b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Work Item: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</w:p>
    <w:p w14:paraId="5EA50FFB" w14:textId="77777777" w:rsidR="00103342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7D62EF6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5787B08A" w14:textId="77777777" w:rsidR="00103342" w:rsidRPr="00733CFB" w:rsidRDefault="00000000">
      <w:pPr>
        <w:pStyle w:val="Source"/>
        <w:rPr>
          <w:lang w:val="fi-FI" w:eastAsia="zh-CN"/>
        </w:rPr>
      </w:pPr>
      <w:r w:rsidRPr="00733CFB">
        <w:rPr>
          <w:color w:val="000000"/>
          <w:lang w:val="fi-FI"/>
        </w:rPr>
        <w:t>Cc:</w:t>
      </w:r>
      <w:r w:rsidRPr="00733CFB">
        <w:rPr>
          <w:color w:val="000000"/>
          <w:lang w:val="fi-FI"/>
        </w:rPr>
        <w:tab/>
      </w:r>
      <w:bookmarkStart w:id="1" w:name="_Hlk121827544"/>
      <w:r>
        <w:rPr>
          <w:lang w:val="fr-FR"/>
        </w:rPr>
        <w:t>SA4, SA5, CT1, CT3,</w:t>
      </w:r>
      <w:bookmarkEnd w:id="1"/>
      <w:r w:rsidRPr="00733CFB">
        <w:rPr>
          <w:rFonts w:hint="eastAsia"/>
          <w:lang w:val="fi-FI" w:eastAsia="zh-CN"/>
        </w:rPr>
        <w:t xml:space="preserve"> RAN</w:t>
      </w:r>
    </w:p>
    <w:p w14:paraId="285ECC0F" w14:textId="77777777" w:rsidR="00103342" w:rsidRPr="00733CFB" w:rsidRDefault="00103342">
      <w:pPr>
        <w:pStyle w:val="Source"/>
        <w:rPr>
          <w:color w:val="000000"/>
          <w:lang w:val="fi-FI"/>
        </w:rPr>
      </w:pPr>
    </w:p>
    <w:p w14:paraId="57C72DF2" w14:textId="77777777" w:rsidR="00103342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0F3A763B" w14:textId="45B30AED" w:rsidR="00103342" w:rsidRPr="000F4939" w:rsidRDefault="00024A61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rFonts w:ascii="Arial" w:eastAsiaTheme="minorEastAsia" w:hAnsi="Arial"/>
          <w:b/>
          <w:sz w:val="20"/>
          <w:lang w:val="it-IT"/>
        </w:rPr>
      </w:pPr>
      <w:r>
        <w:rPr>
          <w:rFonts w:ascii="Arial" w:eastAsiaTheme="minorEastAsia" w:hAnsi="Arial"/>
          <w:b/>
          <w:sz w:val="20"/>
          <w:lang w:val="it-IT"/>
        </w:rPr>
        <w:t>name</w:t>
      </w:r>
      <w:r w:rsidR="000F4939" w:rsidRPr="000F4939">
        <w:rPr>
          <w:rFonts w:ascii="Arial" w:eastAsiaTheme="minorEastAsia" w:hAnsi="Arial"/>
          <w:b/>
          <w:sz w:val="20"/>
          <w:lang w:val="it-IT"/>
        </w:rPr>
        <w:t>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Jiren Han</w:t>
      </w:r>
    </w:p>
    <w:p w14:paraId="50D67CB1" w14:textId="1C50CA29" w:rsidR="00103342" w:rsidRDefault="000F4939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bCs/>
          <w:color w:val="000000"/>
          <w:sz w:val="22"/>
          <w:lang w:val="fr-FR"/>
        </w:rPr>
      </w:pPr>
      <w:r w:rsidRPr="000F4939">
        <w:rPr>
          <w:rFonts w:ascii="Arial" w:eastAsiaTheme="minorEastAsia" w:hAnsi="Arial"/>
          <w:b/>
          <w:sz w:val="20"/>
          <w:lang w:val="it-IT"/>
        </w:rPr>
        <w:t>E-mail Address: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han.jiren@zte.com.cn</w:t>
      </w:r>
    </w:p>
    <w:p w14:paraId="4F7A622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1523F4" w14:textId="7BA4EF2B" w:rsidR="0010334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784C05" w14:textId="7F0917FB" w:rsidR="000F4939" w:rsidRDefault="000F4939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71105AF" w14:textId="77777777" w:rsidR="00103342" w:rsidRDefault="00103342">
      <w:pPr>
        <w:pBdr>
          <w:bottom w:val="single" w:sz="4" w:space="1" w:color="auto"/>
        </w:pBdr>
        <w:rPr>
          <w:rFonts w:ascii="Arial" w:hAnsi="Arial" w:cs="Arial"/>
        </w:rPr>
      </w:pPr>
    </w:p>
    <w:p w14:paraId="2313CD56" w14:textId="77777777" w:rsidR="00103342" w:rsidRDefault="00103342">
      <w:pPr>
        <w:rPr>
          <w:rFonts w:ascii="Arial" w:hAnsi="Arial" w:cs="Arial"/>
        </w:rPr>
      </w:pPr>
    </w:p>
    <w:p w14:paraId="49B93003" w14:textId="77777777" w:rsidR="00103342" w:rsidRDefault="00000000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073BFC6" w14:textId="77777777" w:rsidR="00103342" w:rsidRDefault="0000000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3910338" w14:textId="77777777" w:rsidR="00103342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D355195" w14:textId="77777777" w:rsidR="00103342" w:rsidRDefault="00103342">
      <w:pPr>
        <w:spacing w:after="120"/>
        <w:rPr>
          <w:rFonts w:ascii="Arial" w:hAnsi="Arial" w:cs="Arial"/>
          <w:lang w:val="en-US" w:eastAsia="zh-CN"/>
        </w:rPr>
      </w:pPr>
    </w:p>
    <w:p w14:paraId="0187C3F5" w14:textId="77777777" w:rsidR="0010334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75472C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3E385387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account.</w:t>
      </w:r>
    </w:p>
    <w:p w14:paraId="11E9409B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3C6036A0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521C7A6E" w14:textId="77777777" w:rsidR="00103342" w:rsidRDefault="00103342">
      <w:pPr>
        <w:spacing w:after="120"/>
        <w:rPr>
          <w:rFonts w:ascii="Arial" w:hAnsi="Arial" w:cs="Arial"/>
        </w:rPr>
      </w:pPr>
    </w:p>
    <w:p w14:paraId="2991B3CA" w14:textId="77777777" w:rsidR="00103342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55AB2074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2108D457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6AC6CB0B" w14:textId="77777777" w:rsidR="00103342" w:rsidRDefault="00103342">
      <w:pPr>
        <w:rPr>
          <w:lang w:val="en-US" w:eastAsia="zh-CN"/>
        </w:rPr>
      </w:pPr>
    </w:p>
    <w:sectPr w:rsidR="0010334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FD5FF" w14:textId="77777777" w:rsidR="004C7B1D" w:rsidRDefault="004C7B1D">
      <w:pPr>
        <w:spacing w:after="0" w:line="240" w:lineRule="auto"/>
      </w:pPr>
      <w:r>
        <w:separator/>
      </w:r>
    </w:p>
  </w:endnote>
  <w:endnote w:type="continuationSeparator" w:id="0">
    <w:p w14:paraId="4E66BB5B" w14:textId="77777777" w:rsidR="004C7B1D" w:rsidRDefault="004C7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460F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92E80FE" w14:textId="77777777" w:rsidR="00103342" w:rsidRDefault="00103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A928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2BB5F03" w14:textId="77777777" w:rsidR="00103342" w:rsidRDefault="001033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9BA0E" w14:textId="77777777" w:rsidR="004C7B1D" w:rsidRDefault="004C7B1D">
      <w:pPr>
        <w:spacing w:after="0" w:line="240" w:lineRule="auto"/>
      </w:pPr>
      <w:r>
        <w:separator/>
      </w:r>
    </w:p>
  </w:footnote>
  <w:footnote w:type="continuationSeparator" w:id="0">
    <w:p w14:paraId="672B9059" w14:textId="77777777" w:rsidR="004C7B1D" w:rsidRDefault="004C7B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17488663">
    <w:abstractNumId w:val="3"/>
  </w:num>
  <w:num w:numId="2" w16cid:durableId="199245269">
    <w:abstractNumId w:val="6"/>
  </w:num>
  <w:num w:numId="3" w16cid:durableId="873545350">
    <w:abstractNumId w:val="0"/>
  </w:num>
  <w:num w:numId="4" w16cid:durableId="1971936775">
    <w:abstractNumId w:val="1"/>
  </w:num>
  <w:num w:numId="5" w16cid:durableId="1861508894">
    <w:abstractNumId w:val="9"/>
  </w:num>
  <w:num w:numId="6" w16cid:durableId="943269686">
    <w:abstractNumId w:val="7"/>
  </w:num>
  <w:num w:numId="7" w16cid:durableId="1170217982">
    <w:abstractNumId w:val="8"/>
  </w:num>
  <w:num w:numId="8" w16cid:durableId="1576011546">
    <w:abstractNumId w:val="10"/>
  </w:num>
  <w:num w:numId="9" w16cid:durableId="333074647">
    <w:abstractNumId w:val="11"/>
  </w:num>
  <w:num w:numId="10" w16cid:durableId="840654861">
    <w:abstractNumId w:val="4"/>
  </w:num>
  <w:num w:numId="11" w16cid:durableId="1429306343">
    <w:abstractNumId w:val="5"/>
  </w:num>
  <w:num w:numId="12" w16cid:durableId="623732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61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39"/>
    <w:rsid w:val="000F4987"/>
    <w:rsid w:val="000F5147"/>
    <w:rsid w:val="000F54FA"/>
    <w:rsid w:val="000F58AA"/>
    <w:rsid w:val="000F6FD6"/>
    <w:rsid w:val="000F79DB"/>
    <w:rsid w:val="000F7B6F"/>
    <w:rsid w:val="00102320"/>
    <w:rsid w:val="00103342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A7C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B1D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FB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FD2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B746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21EAD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CA5FD2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28</TotalTime>
  <Pages>1</Pages>
  <Words>190</Words>
  <Characters>1088</Characters>
  <Application>Microsoft Office Word</Application>
  <DocSecurity>0</DocSecurity>
  <Lines>9</Lines>
  <Paragraphs>2</Paragraphs>
  <ScaleCrop>false</ScaleCrop>
  <Company>ZTE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31.124_CR0691R1_(Rel-16)_UEConTest_R16</cp:lastModifiedBy>
  <cp:revision>8</cp:revision>
  <cp:lastPrinted>2007-08-01T05:26:00Z</cp:lastPrinted>
  <dcterms:created xsi:type="dcterms:W3CDTF">2023-02-28T16:28:00Z</dcterms:created>
  <dcterms:modified xsi:type="dcterms:W3CDTF">2023-03-30T10:04:00Z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